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3F6842A" w:rsidR="00D309CC" w:rsidRPr="0011243B" w:rsidRDefault="00D309CC" w:rsidP="00D46431">
      <w:pPr>
        <w:pStyle w:val="CH"/>
        <w:rPr>
          <w:lang w:val="en-DE"/>
        </w:rPr>
      </w:pPr>
      <w:bookmarkStart w:id="0" w:name="historyclause"/>
      <w:r w:rsidRPr="00671396">
        <w:rPr>
          <w:lang w:val="en-US"/>
        </w:rPr>
        <w:t>3GPP RAN</w:t>
      </w:r>
      <w:r w:rsidR="00CF20E3" w:rsidRPr="00671396">
        <w:rPr>
          <w:lang w:val="en-US"/>
        </w:rPr>
        <w:t xml:space="preserve"> </w:t>
      </w:r>
      <w:r w:rsidRPr="00671396">
        <w:rPr>
          <w:lang w:val="en-US"/>
        </w:rPr>
        <w:t>WG</w:t>
      </w:r>
      <w:r w:rsidR="00EB22F4" w:rsidRPr="00671396">
        <w:rPr>
          <w:lang w:val="en-US"/>
        </w:rPr>
        <w:t>4</w:t>
      </w:r>
      <w:r w:rsidRPr="00671396">
        <w:rPr>
          <w:lang w:val="en-US"/>
        </w:rPr>
        <w:t xml:space="preserve"> Meeting #</w:t>
      </w:r>
      <w:r w:rsidR="00EB22F4" w:rsidRPr="00671396">
        <w:rPr>
          <w:lang w:val="en-US"/>
        </w:rPr>
        <w:t>9</w:t>
      </w:r>
      <w:r w:rsidR="00C06F44" w:rsidRPr="00671396">
        <w:rPr>
          <w:lang w:val="en-US"/>
        </w:rPr>
        <w:t>8</w:t>
      </w:r>
      <w:r w:rsidR="00554FE1" w:rsidRPr="00671396">
        <w:rPr>
          <w:lang w:val="en-US"/>
        </w:rPr>
        <w:t>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11243B" w:rsidRPr="0011243B">
        <w:rPr>
          <w:lang w:val="en-US"/>
        </w:rPr>
        <w:t>R4-2100517</w:t>
      </w:r>
    </w:p>
    <w:p w14:paraId="50DC9730" w14:textId="4E2DD78B" w:rsidR="00D309CC" w:rsidRPr="00FD166F" w:rsidRDefault="00837FD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B22F4">
        <w:t xml:space="preserve">, </w:t>
      </w:r>
      <w:r w:rsidR="00D813B1">
        <w:t>2</w:t>
      </w:r>
      <w:r w:rsidR="00C06F44">
        <w:t>5</w:t>
      </w:r>
      <w:r w:rsidR="0011243B">
        <w:t>th</w:t>
      </w:r>
      <w:r>
        <w:t xml:space="preserve"> </w:t>
      </w:r>
      <w:r w:rsidR="00C06F44">
        <w:t>January</w:t>
      </w:r>
      <w:r w:rsidRPr="00EB22F4">
        <w:t xml:space="preserve"> –</w:t>
      </w:r>
      <w:r>
        <w:t xml:space="preserve"> </w:t>
      </w:r>
      <w:r w:rsidR="00C06F44">
        <w:t>05</w:t>
      </w:r>
      <w:r w:rsidR="0011243B">
        <w:t>th</w:t>
      </w:r>
      <w:r w:rsidR="00D813B1">
        <w:t xml:space="preserve"> </w:t>
      </w:r>
      <w:r w:rsidR="00C06F44">
        <w:t>February</w:t>
      </w:r>
      <w:r w:rsidRPr="00EB22F4">
        <w:t xml:space="preserve"> 20</w:t>
      </w:r>
      <w:r>
        <w:t>2</w:t>
      </w:r>
      <w:r w:rsidR="00C53289"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D3108C5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1243B" w:rsidRPr="0011243B">
        <w:t>9.22.3</w:t>
      </w:r>
    </w:p>
    <w:p w14:paraId="4DBE005A" w14:textId="27FB57F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CEAAAD3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FA2A42" w:rsidRPr="00F614AC">
        <w:t>A-MPR Proposal for n</w:t>
      </w:r>
      <w:r w:rsidR="00FA2A42">
        <w:t>2 and 35MHz CBW</w:t>
      </w:r>
    </w:p>
    <w:p w14:paraId="052B1E0C" w14:textId="0FD592D1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11243B" w:rsidRPr="0011243B">
        <w:t>NR_FR1_35MHz_45MHz_BW-Core</w:t>
      </w:r>
    </w:p>
    <w:p w14:paraId="6C6D1281" w14:textId="10EB4DB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FC0A0F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53D0F1A5" w:rsidR="00C72CC0" w:rsidRDefault="000605A2" w:rsidP="00C72CC0">
      <w:r>
        <w:t>The latest revision of the WID introduces 35MHz CBW to band n2 [1]. Simulations have been done for 35MHz channel bandwidth and NS_03.  This paper proposes dedicated A-MPR for NS_03 35MHz CBW.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1354A84A" w14:textId="77777777" w:rsidR="00964952" w:rsidRDefault="00964952" w:rsidP="00964952">
      <w:pPr>
        <w:pStyle w:val="Heading6"/>
      </w:pPr>
      <w:r>
        <w:t>2.1 Simulation assumptions</w:t>
      </w:r>
    </w:p>
    <w:p w14:paraId="31C8DB0D" w14:textId="77777777" w:rsidR="00964952" w:rsidRDefault="00964952" w:rsidP="00964952">
      <w:r>
        <w:t>The following assumptions for the simulations were used:</w:t>
      </w:r>
    </w:p>
    <w:p w14:paraId="01885619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665B9E6C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63D98EEB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Carrier Leakage: 28dBc</w:t>
      </w:r>
    </w:p>
    <w:p w14:paraId="2C4CB214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Image: 28dBc</w:t>
      </w:r>
    </w:p>
    <w:p w14:paraId="1558618A" w14:textId="6F915DEA" w:rsidR="00964952" w:rsidRDefault="00964952" w:rsidP="00964952">
      <w:pPr>
        <w:pStyle w:val="ListParagraph"/>
        <w:numPr>
          <w:ilvl w:val="0"/>
          <w:numId w:val="9"/>
        </w:numPr>
      </w:pPr>
      <w:r>
        <w:t>CIM3: 60dBc</w:t>
      </w:r>
    </w:p>
    <w:p w14:paraId="36CCBDF7" w14:textId="6C4448EC" w:rsidR="007001E1" w:rsidRDefault="007001E1" w:rsidP="00964952">
      <w:pPr>
        <w:pStyle w:val="ListParagraph"/>
        <w:numPr>
          <w:ilvl w:val="0"/>
          <w:numId w:val="9"/>
        </w:numPr>
      </w:pPr>
      <w:r>
        <w:t>Coexistence requirements of n2</w:t>
      </w:r>
    </w:p>
    <w:p w14:paraId="4759FAC1" w14:textId="19319498" w:rsidR="0029054B" w:rsidRDefault="00964952" w:rsidP="00964952">
      <w:pPr>
        <w:jc w:val="both"/>
      </w:pPr>
      <w:r>
        <w:t xml:space="preserve">The simulations were done for 35MHz channel bandwidth with </w:t>
      </w:r>
      <w:proofErr w:type="spellStart"/>
      <w:r>
        <w:t>center</w:t>
      </w:r>
      <w:proofErr w:type="spellEnd"/>
      <w:r>
        <w:t xml:space="preserve"> frequency of </w:t>
      </w:r>
      <w:r w:rsidR="00A65E92">
        <w:rPr>
          <w:rFonts w:cs="Arial"/>
        </w:rPr>
        <w:t xml:space="preserve">1867.5MHz </w:t>
      </w:r>
      <w:r>
        <w:t xml:space="preserve">and </w:t>
      </w:r>
      <w:r w:rsidR="00A65E92">
        <w:rPr>
          <w:rFonts w:cs="Arial"/>
        </w:rPr>
        <w:t xml:space="preserve">1892.5MHz </w:t>
      </w:r>
      <w:r>
        <w:t>with NS_</w:t>
      </w:r>
      <w:r w:rsidR="00B22E5B">
        <w:t>03</w:t>
      </w:r>
      <w:r>
        <w:t xml:space="preserve">. </w:t>
      </w:r>
      <w:r w:rsidR="00965267">
        <w:t>The simulations suggest that for 35MHz channel bandwidth also inner allocations require additional power reduction. This is especially true for DFT-s-OFDM with PI/2 BPSK and QPSK.</w:t>
      </w:r>
    </w:p>
    <w:p w14:paraId="38235151" w14:textId="77777777" w:rsidR="0029054B" w:rsidRDefault="0029054B" w:rsidP="00197B93"/>
    <w:p w14:paraId="3DF3603A" w14:textId="51140D46" w:rsidR="0029054B" w:rsidRDefault="0029054B" w:rsidP="0029054B">
      <w:pPr>
        <w:jc w:val="center"/>
      </w:pPr>
      <w:r>
        <w:t xml:space="preserve">Table </w:t>
      </w:r>
      <w:r w:rsidR="00197B93">
        <w:t>1</w:t>
      </w:r>
    </w:p>
    <w:tbl>
      <w:tblPr>
        <w:tblStyle w:val="TableGrid"/>
        <w:tblW w:w="0" w:type="auto"/>
        <w:tblInd w:w="861" w:type="dxa"/>
        <w:tblLook w:val="04A0" w:firstRow="1" w:lastRow="0" w:firstColumn="1" w:lastColumn="0" w:noHBand="0" w:noVBand="1"/>
      </w:tblPr>
      <w:tblGrid>
        <w:gridCol w:w="1081"/>
        <w:gridCol w:w="1192"/>
        <w:gridCol w:w="1426"/>
        <w:gridCol w:w="1225"/>
        <w:gridCol w:w="1030"/>
        <w:gridCol w:w="1030"/>
      </w:tblGrid>
      <w:tr w:rsidR="00964952" w14:paraId="1EF0A979" w14:textId="77777777" w:rsidTr="00964952">
        <w:trPr>
          <w:trHeight w:val="750"/>
        </w:trPr>
        <w:tc>
          <w:tcPr>
            <w:tcW w:w="1081" w:type="dxa"/>
            <w:shd w:val="pct10" w:color="auto" w:fill="auto"/>
            <w:vAlign w:val="center"/>
          </w:tcPr>
          <w:p w14:paraId="6A4E6C7A" w14:textId="77777777" w:rsidR="00964952" w:rsidRDefault="00964952" w:rsidP="00964952">
            <w:pPr>
              <w:spacing w:after="0"/>
              <w:jc w:val="center"/>
            </w:pPr>
            <w:r>
              <w:t>Channel BW</w:t>
            </w:r>
          </w:p>
        </w:tc>
        <w:tc>
          <w:tcPr>
            <w:tcW w:w="1192" w:type="dxa"/>
            <w:shd w:val="pct10" w:color="auto" w:fill="auto"/>
            <w:vAlign w:val="center"/>
          </w:tcPr>
          <w:p w14:paraId="5DA472EA" w14:textId="77777777" w:rsidR="00964952" w:rsidRDefault="00964952" w:rsidP="00964952">
            <w:pPr>
              <w:spacing w:after="60"/>
              <w:jc w:val="center"/>
            </w:pPr>
            <w:r>
              <w:t>Carrier Frequency</w:t>
            </w:r>
          </w:p>
          <w:p w14:paraId="08D958BF" w14:textId="77777777" w:rsidR="00964952" w:rsidRDefault="00964952" w:rsidP="00964952">
            <w:pPr>
              <w:spacing w:after="0"/>
              <w:jc w:val="center"/>
            </w:pPr>
            <w:r>
              <w:t>Fc</w:t>
            </w:r>
          </w:p>
        </w:tc>
        <w:tc>
          <w:tcPr>
            <w:tcW w:w="1426" w:type="dxa"/>
            <w:shd w:val="pct10" w:color="auto" w:fill="auto"/>
            <w:vAlign w:val="center"/>
          </w:tcPr>
          <w:p w14:paraId="152E53C8" w14:textId="77777777" w:rsidR="00964952" w:rsidRDefault="00964952" w:rsidP="00964952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225" w:type="dxa"/>
            <w:shd w:val="pct10" w:color="auto" w:fill="auto"/>
            <w:vAlign w:val="center"/>
          </w:tcPr>
          <w:p w14:paraId="2D50E292" w14:textId="77777777" w:rsidR="00964952" w:rsidRDefault="00964952" w:rsidP="00964952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1030" w:type="dxa"/>
            <w:shd w:val="pct10" w:color="auto" w:fill="auto"/>
            <w:vAlign w:val="center"/>
          </w:tcPr>
          <w:p w14:paraId="1310B663" w14:textId="764B8628" w:rsidR="00964952" w:rsidRDefault="00964952" w:rsidP="00964952">
            <w:pPr>
              <w:spacing w:after="0"/>
              <w:jc w:val="center"/>
            </w:pPr>
            <w:r>
              <w:t>Outer</w:t>
            </w:r>
          </w:p>
        </w:tc>
        <w:tc>
          <w:tcPr>
            <w:tcW w:w="1030" w:type="dxa"/>
            <w:shd w:val="pct10" w:color="auto" w:fill="auto"/>
            <w:vAlign w:val="center"/>
          </w:tcPr>
          <w:p w14:paraId="0331A20D" w14:textId="09B3CA2B" w:rsidR="00964952" w:rsidRDefault="00964952" w:rsidP="00964952">
            <w:pPr>
              <w:spacing w:after="0"/>
              <w:jc w:val="center"/>
            </w:pPr>
            <w:r>
              <w:t>Inner</w:t>
            </w:r>
          </w:p>
        </w:tc>
      </w:tr>
      <w:tr w:rsidR="00964952" w14:paraId="3CCC5DD5" w14:textId="77777777" w:rsidTr="00964952">
        <w:trPr>
          <w:trHeight w:val="372"/>
        </w:trPr>
        <w:tc>
          <w:tcPr>
            <w:tcW w:w="1081" w:type="dxa"/>
            <w:vMerge w:val="restart"/>
            <w:vAlign w:val="center"/>
          </w:tcPr>
          <w:p w14:paraId="16470EC7" w14:textId="77777777" w:rsidR="00964952" w:rsidRDefault="00964952" w:rsidP="00964952">
            <w:pPr>
              <w:spacing w:after="0"/>
              <w:jc w:val="center"/>
            </w:pPr>
            <w:r>
              <w:t>35MHz</w:t>
            </w:r>
          </w:p>
        </w:tc>
        <w:tc>
          <w:tcPr>
            <w:tcW w:w="1192" w:type="dxa"/>
            <w:vMerge w:val="restart"/>
            <w:vAlign w:val="center"/>
          </w:tcPr>
          <w:p w14:paraId="3F0E957A" w14:textId="21D8C9D7" w:rsidR="00964952" w:rsidRDefault="00964952" w:rsidP="00964952">
            <w:pPr>
              <w:spacing w:after="0"/>
              <w:jc w:val="center"/>
            </w:pPr>
            <w:r>
              <w:rPr>
                <w:rFonts w:cs="Arial"/>
              </w:rPr>
              <w:t>1867.5&lt;=Fc &lt;= 1892.5</w:t>
            </w:r>
          </w:p>
        </w:tc>
        <w:tc>
          <w:tcPr>
            <w:tcW w:w="1426" w:type="dxa"/>
            <w:vMerge w:val="restart"/>
            <w:vAlign w:val="center"/>
          </w:tcPr>
          <w:p w14:paraId="2D89311A" w14:textId="77777777" w:rsidR="00964952" w:rsidRDefault="00964952" w:rsidP="00964952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225" w:type="dxa"/>
            <w:vAlign w:val="center"/>
          </w:tcPr>
          <w:p w14:paraId="032D8CBD" w14:textId="77777777" w:rsidR="00964952" w:rsidRDefault="00964952" w:rsidP="00964952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57CDD6B" w14:textId="1522B309" w:rsidR="00964952" w:rsidRDefault="00964952" w:rsidP="00964952">
            <w:pPr>
              <w:spacing w:after="0"/>
              <w:jc w:val="center"/>
            </w:pPr>
            <w:r>
              <w:t>2.5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47128A" w14:textId="24953C0A" w:rsidR="00964952" w:rsidRDefault="00964952" w:rsidP="00964952">
            <w:pPr>
              <w:spacing w:after="0"/>
              <w:jc w:val="center"/>
            </w:pPr>
            <w:r>
              <w:t>0.5</w:t>
            </w:r>
          </w:p>
        </w:tc>
      </w:tr>
      <w:tr w:rsidR="00964952" w14:paraId="06992177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07388D36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1F8DFDBA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254B8963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5DE25302" w14:textId="77777777" w:rsidR="00964952" w:rsidRDefault="00964952" w:rsidP="00964952">
            <w:pPr>
              <w:spacing w:after="0"/>
              <w:jc w:val="center"/>
            </w:pPr>
            <w:r>
              <w:t>QPSK</w:t>
            </w:r>
          </w:p>
        </w:tc>
        <w:tc>
          <w:tcPr>
            <w:tcW w:w="1030" w:type="dxa"/>
            <w:vAlign w:val="center"/>
          </w:tcPr>
          <w:p w14:paraId="4E976ED5" w14:textId="0C16C4FD" w:rsidR="00964952" w:rsidRDefault="00964952" w:rsidP="00964952">
            <w:pPr>
              <w:spacing w:after="0"/>
              <w:jc w:val="center"/>
            </w:pPr>
            <w:r>
              <w:t>3.0</w:t>
            </w:r>
          </w:p>
        </w:tc>
        <w:tc>
          <w:tcPr>
            <w:tcW w:w="1030" w:type="dxa"/>
            <w:vAlign w:val="center"/>
          </w:tcPr>
          <w:p w14:paraId="2283CBEE" w14:textId="438A2E7C" w:rsidR="00964952" w:rsidRDefault="00964952" w:rsidP="00964952">
            <w:pPr>
              <w:spacing w:after="0"/>
              <w:jc w:val="center"/>
            </w:pPr>
            <w:r>
              <w:t>0.5</w:t>
            </w:r>
          </w:p>
        </w:tc>
      </w:tr>
      <w:tr w:rsidR="00964952" w14:paraId="665BC52C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3BA580E9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574F4AB4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17F1AFFD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2DF93329" w14:textId="77777777" w:rsidR="00964952" w:rsidRDefault="00964952" w:rsidP="00964952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4C2C72DA" w14:textId="7807EB27" w:rsidR="00964952" w:rsidRDefault="00964952" w:rsidP="00964952">
            <w:pPr>
              <w:spacing w:after="0"/>
              <w:jc w:val="center"/>
            </w:pPr>
            <w:r>
              <w:t>3.0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603EEF8F" w14:textId="0D2B281A" w:rsidR="00964952" w:rsidRDefault="00964952" w:rsidP="00964952">
            <w:pPr>
              <w:spacing w:after="0"/>
              <w:jc w:val="center"/>
            </w:pPr>
            <w:r>
              <w:t>1.0</w:t>
            </w:r>
          </w:p>
        </w:tc>
      </w:tr>
      <w:tr w:rsidR="00964952" w:rsidRPr="00173B76" w14:paraId="7A4BE108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69A82031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71E7F7A0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6B13B0AE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6D6DF147" w14:textId="77777777" w:rsidR="00964952" w:rsidRDefault="00964952" w:rsidP="00964952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E2A8E" w14:textId="1DB48706" w:rsidR="00964952" w:rsidRPr="00173B76" w:rsidRDefault="00964952" w:rsidP="00964952">
            <w:pPr>
              <w:spacing w:after="0"/>
              <w:jc w:val="center"/>
            </w:pPr>
            <w:r>
              <w:t>3.5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34381" w14:textId="0F31C507" w:rsidR="00964952" w:rsidRPr="00173B76" w:rsidRDefault="00964952" w:rsidP="00964952">
            <w:pPr>
              <w:spacing w:after="0"/>
              <w:jc w:val="center"/>
            </w:pPr>
            <w:r>
              <w:t>2.5</w:t>
            </w:r>
          </w:p>
        </w:tc>
      </w:tr>
      <w:tr w:rsidR="00964952" w:rsidRPr="00173B76" w14:paraId="2C589BFA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4C04DE5A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71D2F2A4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44B37683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33D66006" w14:textId="77777777" w:rsidR="00964952" w:rsidRDefault="00964952" w:rsidP="00964952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22E9741" w14:textId="04D73C31" w:rsidR="00964952" w:rsidRPr="00173B76" w:rsidRDefault="00964952" w:rsidP="00964952">
            <w:pPr>
              <w:tabs>
                <w:tab w:val="left" w:pos="413"/>
              </w:tabs>
              <w:spacing w:after="0"/>
              <w:jc w:val="center"/>
            </w:pPr>
            <w:r>
              <w:t>5.5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06D609F" w14:textId="144C45DD" w:rsidR="00964952" w:rsidRPr="00173B76" w:rsidRDefault="00964952" w:rsidP="00964952">
            <w:pPr>
              <w:spacing w:after="0"/>
              <w:jc w:val="center"/>
            </w:pPr>
            <w:r>
              <w:t>4.5</w:t>
            </w:r>
          </w:p>
        </w:tc>
      </w:tr>
      <w:tr w:rsidR="00964952" w14:paraId="6C5178D2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5E64879B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51B33194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 w:val="restart"/>
            <w:vAlign w:val="center"/>
          </w:tcPr>
          <w:p w14:paraId="6281E6A9" w14:textId="77777777" w:rsidR="00964952" w:rsidRDefault="00964952" w:rsidP="00964952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225" w:type="dxa"/>
            <w:vAlign w:val="center"/>
          </w:tcPr>
          <w:p w14:paraId="2C7AD0D0" w14:textId="77777777" w:rsidR="00964952" w:rsidRDefault="00964952" w:rsidP="00964952">
            <w:pPr>
              <w:spacing w:after="0"/>
              <w:jc w:val="center"/>
            </w:pPr>
            <w:r>
              <w:t>QPSK</w:t>
            </w:r>
          </w:p>
        </w:tc>
        <w:tc>
          <w:tcPr>
            <w:tcW w:w="1030" w:type="dxa"/>
            <w:vAlign w:val="center"/>
          </w:tcPr>
          <w:p w14:paraId="7EA99938" w14:textId="1612BE9C" w:rsidR="00964952" w:rsidRDefault="00964952" w:rsidP="00964952">
            <w:pPr>
              <w:tabs>
                <w:tab w:val="left" w:pos="462"/>
              </w:tabs>
              <w:spacing w:after="0"/>
              <w:jc w:val="center"/>
            </w:pPr>
            <w:r>
              <w:t>4.5</w:t>
            </w:r>
          </w:p>
        </w:tc>
        <w:tc>
          <w:tcPr>
            <w:tcW w:w="1030" w:type="dxa"/>
            <w:vAlign w:val="center"/>
          </w:tcPr>
          <w:p w14:paraId="4B67FB7E" w14:textId="243D5141" w:rsidR="00964952" w:rsidRDefault="00964952" w:rsidP="00964952">
            <w:pPr>
              <w:spacing w:after="0"/>
              <w:jc w:val="center"/>
            </w:pPr>
            <w:r>
              <w:t>2.0</w:t>
            </w:r>
          </w:p>
        </w:tc>
      </w:tr>
      <w:tr w:rsidR="00964952" w14:paraId="5572FFEB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0C950A80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4CC08DDE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120F4E6D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704057BA" w14:textId="77777777" w:rsidR="00964952" w:rsidRDefault="00964952" w:rsidP="00964952">
            <w:pPr>
              <w:spacing w:after="0"/>
              <w:jc w:val="center"/>
            </w:pPr>
            <w:r>
              <w:t>16QAM</w:t>
            </w:r>
          </w:p>
        </w:tc>
        <w:tc>
          <w:tcPr>
            <w:tcW w:w="1030" w:type="dxa"/>
            <w:vAlign w:val="center"/>
          </w:tcPr>
          <w:p w14:paraId="6F727A3F" w14:textId="6C31C596" w:rsidR="00964952" w:rsidRDefault="00964952" w:rsidP="00964952">
            <w:pPr>
              <w:spacing w:after="0"/>
              <w:jc w:val="center"/>
            </w:pPr>
            <w:r>
              <w:t>4.5</w:t>
            </w:r>
          </w:p>
        </w:tc>
        <w:tc>
          <w:tcPr>
            <w:tcW w:w="1030" w:type="dxa"/>
            <w:vAlign w:val="center"/>
          </w:tcPr>
          <w:p w14:paraId="15C8B082" w14:textId="6D8DCE3A" w:rsidR="00964952" w:rsidRDefault="00964952" w:rsidP="00964952">
            <w:pPr>
              <w:spacing w:after="0"/>
              <w:jc w:val="center"/>
            </w:pPr>
            <w:r>
              <w:t>2.5</w:t>
            </w:r>
          </w:p>
        </w:tc>
      </w:tr>
      <w:tr w:rsidR="00964952" w14:paraId="4DEFB739" w14:textId="77777777" w:rsidTr="00964952">
        <w:trPr>
          <w:trHeight w:val="372"/>
        </w:trPr>
        <w:tc>
          <w:tcPr>
            <w:tcW w:w="1081" w:type="dxa"/>
            <w:vMerge/>
            <w:vAlign w:val="center"/>
          </w:tcPr>
          <w:p w14:paraId="37D0BAA8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5D95822A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4BAF7BDE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262FE218" w14:textId="77777777" w:rsidR="00964952" w:rsidRDefault="00964952" w:rsidP="00964952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16018285" w14:textId="5C866EF5" w:rsidR="00964952" w:rsidRDefault="00964952" w:rsidP="00964952">
            <w:pPr>
              <w:spacing w:after="0"/>
              <w:jc w:val="center"/>
            </w:pPr>
            <w:r>
              <w:t>4.5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center"/>
          </w:tcPr>
          <w:p w14:paraId="52F8ECF3" w14:textId="793B6521" w:rsidR="00964952" w:rsidRDefault="00964952" w:rsidP="00964952">
            <w:pPr>
              <w:spacing w:after="0"/>
              <w:jc w:val="center"/>
            </w:pPr>
            <w:r>
              <w:t>3.5</w:t>
            </w:r>
          </w:p>
        </w:tc>
      </w:tr>
      <w:tr w:rsidR="00964952" w14:paraId="446F475A" w14:textId="77777777" w:rsidTr="00964952">
        <w:trPr>
          <w:trHeight w:val="357"/>
        </w:trPr>
        <w:tc>
          <w:tcPr>
            <w:tcW w:w="1081" w:type="dxa"/>
            <w:vMerge/>
            <w:vAlign w:val="center"/>
          </w:tcPr>
          <w:p w14:paraId="0054DD01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192" w:type="dxa"/>
            <w:vMerge/>
            <w:vAlign w:val="center"/>
          </w:tcPr>
          <w:p w14:paraId="52AF13ED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426" w:type="dxa"/>
            <w:vMerge/>
            <w:vAlign w:val="center"/>
          </w:tcPr>
          <w:p w14:paraId="219C5D84" w14:textId="77777777" w:rsidR="00964952" w:rsidRDefault="00964952" w:rsidP="00964952">
            <w:pPr>
              <w:spacing w:after="0"/>
              <w:jc w:val="center"/>
            </w:pPr>
          </w:p>
        </w:tc>
        <w:tc>
          <w:tcPr>
            <w:tcW w:w="1225" w:type="dxa"/>
            <w:vAlign w:val="center"/>
          </w:tcPr>
          <w:p w14:paraId="06BC60D5" w14:textId="77777777" w:rsidR="00964952" w:rsidRDefault="00964952" w:rsidP="00964952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3DB709F" w14:textId="0973FE11" w:rsidR="00964952" w:rsidRDefault="00964952" w:rsidP="00964952">
            <w:pPr>
              <w:spacing w:after="0"/>
              <w:jc w:val="center"/>
            </w:pPr>
            <w:r>
              <w:t>7.5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47C41CE" w14:textId="398F7ECB" w:rsidR="00964952" w:rsidRDefault="00964952" w:rsidP="00964952">
            <w:pPr>
              <w:spacing w:after="0"/>
              <w:jc w:val="center"/>
            </w:pPr>
            <w:r>
              <w:t>6.5</w:t>
            </w:r>
          </w:p>
        </w:tc>
      </w:tr>
    </w:tbl>
    <w:p w14:paraId="56E44662" w14:textId="0E6CF5CC" w:rsidR="0029054B" w:rsidRDefault="0029054B" w:rsidP="00740932"/>
    <w:p w14:paraId="051E3E92" w14:textId="74532800" w:rsidR="0029054B" w:rsidRDefault="0029054B" w:rsidP="00740932"/>
    <w:p w14:paraId="4CA8D816" w14:textId="10C7D029" w:rsidR="00CD78CC" w:rsidRPr="00924B4F" w:rsidRDefault="00924B4F" w:rsidP="00CD78CC">
      <w:pPr>
        <w:pStyle w:val="Proposal"/>
        <w:rPr>
          <w:b w:val="0"/>
          <w:bCs/>
        </w:rPr>
      </w:pPr>
      <w:r>
        <w:t xml:space="preserve">Proposal: </w:t>
      </w:r>
      <w:r>
        <w:rPr>
          <w:b w:val="0"/>
          <w:bCs/>
        </w:rPr>
        <w:t>Use A-MPR proposed in Table 1 for 35MHz CBW NS_03.</w:t>
      </w:r>
    </w:p>
    <w:p w14:paraId="409AAD2A" w14:textId="20E5D9D7" w:rsidR="00933641" w:rsidRDefault="00933641" w:rsidP="00933641">
      <w:pPr>
        <w:pStyle w:val="Heading1"/>
      </w:pPr>
      <w:proofErr w:type="gramStart"/>
      <w:r>
        <w:t>3  Simulations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5"/>
        <w:gridCol w:w="4806"/>
      </w:tblGrid>
      <w:tr w:rsidR="00417029" w14:paraId="16711EDB" w14:textId="77777777" w:rsidTr="000C327A">
        <w:tc>
          <w:tcPr>
            <w:tcW w:w="4815" w:type="dxa"/>
          </w:tcPr>
          <w:p w14:paraId="2B12EC81" w14:textId="16F4B6C5" w:rsidR="000C327A" w:rsidRDefault="00417029" w:rsidP="00933641">
            <w:r w:rsidRPr="00417029">
              <w:rPr>
                <w:noProof/>
              </w:rPr>
              <w:drawing>
                <wp:inline distT="0" distB="0" distL="0" distR="0" wp14:anchorId="4514589E" wp14:editId="541939C2">
                  <wp:extent cx="2927246" cy="2362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907" cy="2378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007CDDC" w14:textId="7BD09BBC" w:rsidR="000C327A" w:rsidRDefault="000C327A" w:rsidP="00933641">
            <w:r w:rsidRPr="000C327A">
              <w:rPr>
                <w:noProof/>
              </w:rPr>
              <w:drawing>
                <wp:inline distT="0" distB="0" distL="0" distR="0" wp14:anchorId="0CF366AC" wp14:editId="06167707">
                  <wp:extent cx="2908553" cy="2362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102" cy="2384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E2DB1B" w14:textId="77777777" w:rsidR="00933641" w:rsidRPr="00933641" w:rsidRDefault="00933641" w:rsidP="00933641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57"/>
        <w:gridCol w:w="4979"/>
      </w:tblGrid>
      <w:tr w:rsidR="00066D65" w14:paraId="3932FB56" w14:textId="77777777" w:rsidTr="00066D65">
        <w:tc>
          <w:tcPr>
            <w:tcW w:w="4820" w:type="dxa"/>
          </w:tcPr>
          <w:p w14:paraId="6B825F68" w14:textId="094498B4" w:rsidR="00066D65" w:rsidRDefault="00066D65" w:rsidP="009A3B6B">
            <w:pPr>
              <w:pStyle w:val="Heading6"/>
              <w:ind w:left="0" w:firstLine="0"/>
            </w:pPr>
            <w:r w:rsidRPr="00066D65">
              <w:rPr>
                <w:noProof/>
              </w:rPr>
              <w:drawing>
                <wp:inline distT="0" distB="0" distL="0" distR="0" wp14:anchorId="27A2F773" wp14:editId="18E2F059">
                  <wp:extent cx="2853267" cy="2278234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124" cy="2292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392FE50" w14:textId="2AF569EC" w:rsidR="00066D65" w:rsidRDefault="00066D65" w:rsidP="009A3B6B">
            <w:pPr>
              <w:pStyle w:val="Heading6"/>
              <w:ind w:left="0" w:firstLine="0"/>
            </w:pPr>
            <w:r w:rsidRPr="00066D65">
              <w:rPr>
                <w:noProof/>
              </w:rPr>
              <w:drawing>
                <wp:inline distT="0" distB="0" distL="0" distR="0" wp14:anchorId="23ED50E3" wp14:editId="6574A504">
                  <wp:extent cx="3064857" cy="243986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183" cy="245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B95BAD" w14:textId="5C832AAE" w:rsidR="004634D0" w:rsidRDefault="004634D0" w:rsidP="009A3B6B">
      <w:pPr>
        <w:pStyle w:val="Heading6"/>
      </w:pPr>
    </w:p>
    <w:p w14:paraId="34C99636" w14:textId="37140303" w:rsidR="008E7986" w:rsidRDefault="008E7986" w:rsidP="008E7986">
      <w:pPr>
        <w:pStyle w:val="Heading1"/>
      </w:pPr>
      <w:r>
        <w:t>Conclusions</w:t>
      </w:r>
    </w:p>
    <w:p w14:paraId="15C4649B" w14:textId="697DC43F" w:rsidR="00924B4F" w:rsidRDefault="00924B4F" w:rsidP="00924B4F">
      <w:r>
        <w:t>This paper presents A-MPR simulation results for n2 with 35MHz CBW for NS_03.</w:t>
      </w:r>
    </w:p>
    <w:p w14:paraId="2C1AA6F3" w14:textId="77777777" w:rsidR="00924B4F" w:rsidRPr="00924B4F" w:rsidRDefault="00924B4F" w:rsidP="00924B4F">
      <w:pPr>
        <w:pStyle w:val="Proposal"/>
        <w:rPr>
          <w:b w:val="0"/>
          <w:bCs/>
        </w:rPr>
      </w:pPr>
      <w:r>
        <w:t xml:space="preserve">Proposal: </w:t>
      </w:r>
      <w:r>
        <w:rPr>
          <w:b w:val="0"/>
          <w:bCs/>
        </w:rPr>
        <w:t>Use A-MPR proposed in Table 1 for 35MHz CBW NS_03.</w:t>
      </w:r>
    </w:p>
    <w:p w14:paraId="18DE882B" w14:textId="77777777" w:rsidR="00924B4F" w:rsidRPr="00924B4F" w:rsidRDefault="00924B4F" w:rsidP="00924B4F"/>
    <w:p w14:paraId="412BB23B" w14:textId="0B95E45F" w:rsidR="00B312F2" w:rsidRDefault="00B312F2" w:rsidP="00B312F2"/>
    <w:p w14:paraId="769CC3B8" w14:textId="77777777" w:rsidR="0062595A" w:rsidRPr="00054E52" w:rsidRDefault="0062595A" w:rsidP="00E72324"/>
    <w:p w14:paraId="02469104" w14:textId="77777777" w:rsidR="00924B4F" w:rsidRPr="00924B4F" w:rsidRDefault="0062595A" w:rsidP="00924B4F">
      <w:pPr>
        <w:pStyle w:val="Proposal"/>
        <w:rPr>
          <w:b w:val="0"/>
          <w:bCs/>
        </w:rPr>
      </w:pPr>
      <w:r>
        <w:br w:type="page"/>
      </w:r>
      <w:r w:rsidR="00924B4F">
        <w:lastRenderedPageBreak/>
        <w:t xml:space="preserve">Proposal: </w:t>
      </w:r>
      <w:r w:rsidR="00924B4F">
        <w:rPr>
          <w:b w:val="0"/>
          <w:bCs/>
        </w:rPr>
        <w:t>Use A-MPR proposed in Table 1 for 35MHz CBW NS_03.</w:t>
      </w:r>
    </w:p>
    <w:p w14:paraId="05CC6F0A" w14:textId="6835EC7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38DF355" w14:textId="77777777" w:rsidR="00045E33" w:rsidRPr="00005DCE" w:rsidRDefault="00045E33" w:rsidP="00045E33">
      <w:pPr>
        <w:numPr>
          <w:ilvl w:val="0"/>
          <w:numId w:val="11"/>
        </w:numPr>
        <w:rPr>
          <w:bCs/>
          <w:lang w:val="en-US"/>
        </w:rPr>
      </w:pPr>
      <w:r w:rsidRPr="008B3F5A">
        <w:rPr>
          <w:bCs/>
          <w:lang w:val="en-US"/>
        </w:rPr>
        <w:t>RP-202607</w:t>
      </w:r>
      <w:r>
        <w:rPr>
          <w:bCs/>
          <w:lang w:val="en-US"/>
        </w:rPr>
        <w:t xml:space="preserve">, </w:t>
      </w:r>
      <w:r w:rsidRPr="00005DCE">
        <w:rPr>
          <w:bCs/>
          <w:lang w:val="en-US"/>
        </w:rPr>
        <w:t>“</w:t>
      </w:r>
      <w:r w:rsidRPr="008B3F5A">
        <w:rPr>
          <w:bCs/>
          <w:lang w:val="en-US"/>
        </w:rPr>
        <w:t>Introduction of channel bandwidths 35MHz and 45MHz for NR FR1</w:t>
      </w:r>
      <w:r w:rsidRPr="00005DCE">
        <w:rPr>
          <w:bCs/>
          <w:lang w:val="en-US"/>
        </w:rPr>
        <w:t>”</w:t>
      </w:r>
      <w:r>
        <w:rPr>
          <w:bCs/>
          <w:lang w:val="en-US"/>
        </w:rPr>
        <w:t xml:space="preserve">, Huawei, </w:t>
      </w:r>
      <w:proofErr w:type="spellStart"/>
      <w:r>
        <w:rPr>
          <w:bCs/>
          <w:lang w:val="en-US"/>
        </w:rPr>
        <w:t>HiSilicon</w:t>
      </w:r>
      <w:proofErr w:type="spellEnd"/>
      <w:r>
        <w:rPr>
          <w:bCs/>
          <w:lang w:val="en-US"/>
        </w:rPr>
        <w:t xml:space="preserve">, </w:t>
      </w:r>
      <w:r w:rsidRPr="008B3F5A">
        <w:rPr>
          <w:bCs/>
          <w:lang w:val="en-US"/>
        </w:rPr>
        <w:t>3GPP TSG RAN Meeting #90e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FEBFE" w14:textId="77777777" w:rsidR="00482441" w:rsidRDefault="00482441">
      <w:r>
        <w:separator/>
      </w:r>
    </w:p>
  </w:endnote>
  <w:endnote w:type="continuationSeparator" w:id="0">
    <w:p w14:paraId="5D889E7B" w14:textId="77777777" w:rsidR="00482441" w:rsidRDefault="0048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5ECD8" w14:textId="77777777" w:rsidR="00482441" w:rsidRDefault="00482441">
      <w:r>
        <w:separator/>
      </w:r>
    </w:p>
  </w:footnote>
  <w:footnote w:type="continuationSeparator" w:id="0">
    <w:p w14:paraId="717CA5C7" w14:textId="77777777" w:rsidR="00482441" w:rsidRDefault="00482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CE"/>
    <w:rsid w:val="0001187A"/>
    <w:rsid w:val="00014EB2"/>
    <w:rsid w:val="00022E3E"/>
    <w:rsid w:val="00033397"/>
    <w:rsid w:val="0003447A"/>
    <w:rsid w:val="00035BDF"/>
    <w:rsid w:val="00036F6A"/>
    <w:rsid w:val="00037CC5"/>
    <w:rsid w:val="00040095"/>
    <w:rsid w:val="0004358A"/>
    <w:rsid w:val="00045E33"/>
    <w:rsid w:val="00051834"/>
    <w:rsid w:val="00052794"/>
    <w:rsid w:val="0005328A"/>
    <w:rsid w:val="00054A22"/>
    <w:rsid w:val="00054E52"/>
    <w:rsid w:val="000605A2"/>
    <w:rsid w:val="00061661"/>
    <w:rsid w:val="00062023"/>
    <w:rsid w:val="000655A6"/>
    <w:rsid w:val="00066D65"/>
    <w:rsid w:val="000716B4"/>
    <w:rsid w:val="00072B00"/>
    <w:rsid w:val="00076E7B"/>
    <w:rsid w:val="00077F30"/>
    <w:rsid w:val="00080512"/>
    <w:rsid w:val="00081A6D"/>
    <w:rsid w:val="00086383"/>
    <w:rsid w:val="000949F5"/>
    <w:rsid w:val="00096C65"/>
    <w:rsid w:val="000A0609"/>
    <w:rsid w:val="000A365D"/>
    <w:rsid w:val="000A530C"/>
    <w:rsid w:val="000A68F3"/>
    <w:rsid w:val="000C2025"/>
    <w:rsid w:val="000C327A"/>
    <w:rsid w:val="000C47C3"/>
    <w:rsid w:val="000D282C"/>
    <w:rsid w:val="000D58AB"/>
    <w:rsid w:val="001014EA"/>
    <w:rsid w:val="001032BC"/>
    <w:rsid w:val="00104BC6"/>
    <w:rsid w:val="00104D53"/>
    <w:rsid w:val="001064E7"/>
    <w:rsid w:val="0010739B"/>
    <w:rsid w:val="0011243B"/>
    <w:rsid w:val="00114E2C"/>
    <w:rsid w:val="00115059"/>
    <w:rsid w:val="0012591B"/>
    <w:rsid w:val="00126CA6"/>
    <w:rsid w:val="00133525"/>
    <w:rsid w:val="00141DDF"/>
    <w:rsid w:val="0015405E"/>
    <w:rsid w:val="00160C2A"/>
    <w:rsid w:val="00161A9C"/>
    <w:rsid w:val="00163A9B"/>
    <w:rsid w:val="00164651"/>
    <w:rsid w:val="00165910"/>
    <w:rsid w:val="00173B76"/>
    <w:rsid w:val="00173E53"/>
    <w:rsid w:val="00176C55"/>
    <w:rsid w:val="00177347"/>
    <w:rsid w:val="00177BF7"/>
    <w:rsid w:val="0018295B"/>
    <w:rsid w:val="001940D3"/>
    <w:rsid w:val="00197B93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47A2"/>
    <w:rsid w:val="00247926"/>
    <w:rsid w:val="00251005"/>
    <w:rsid w:val="00255B0B"/>
    <w:rsid w:val="002675F0"/>
    <w:rsid w:val="00276EE4"/>
    <w:rsid w:val="00284928"/>
    <w:rsid w:val="00287B01"/>
    <w:rsid w:val="0029054B"/>
    <w:rsid w:val="00294D34"/>
    <w:rsid w:val="00294DCD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E00EE"/>
    <w:rsid w:val="002E07CC"/>
    <w:rsid w:val="002E277A"/>
    <w:rsid w:val="002E403F"/>
    <w:rsid w:val="002E4080"/>
    <w:rsid w:val="002F45A5"/>
    <w:rsid w:val="002F6F2B"/>
    <w:rsid w:val="002F7647"/>
    <w:rsid w:val="00302805"/>
    <w:rsid w:val="00305920"/>
    <w:rsid w:val="003070DF"/>
    <w:rsid w:val="00311230"/>
    <w:rsid w:val="00315011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584C"/>
    <w:rsid w:val="00345DDF"/>
    <w:rsid w:val="00347CE0"/>
    <w:rsid w:val="0035462D"/>
    <w:rsid w:val="00360AA9"/>
    <w:rsid w:val="00361696"/>
    <w:rsid w:val="00366EFA"/>
    <w:rsid w:val="0037554F"/>
    <w:rsid w:val="003765B8"/>
    <w:rsid w:val="00383106"/>
    <w:rsid w:val="00387858"/>
    <w:rsid w:val="003879EA"/>
    <w:rsid w:val="003A0483"/>
    <w:rsid w:val="003B076D"/>
    <w:rsid w:val="003B3719"/>
    <w:rsid w:val="003B4A2F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648"/>
    <w:rsid w:val="003E1C53"/>
    <w:rsid w:val="003E390C"/>
    <w:rsid w:val="003E64D1"/>
    <w:rsid w:val="003E7753"/>
    <w:rsid w:val="00400FB7"/>
    <w:rsid w:val="00403DDB"/>
    <w:rsid w:val="00404014"/>
    <w:rsid w:val="004050EA"/>
    <w:rsid w:val="004059B2"/>
    <w:rsid w:val="004116EB"/>
    <w:rsid w:val="00417029"/>
    <w:rsid w:val="00420742"/>
    <w:rsid w:val="00423334"/>
    <w:rsid w:val="00424206"/>
    <w:rsid w:val="00424339"/>
    <w:rsid w:val="00434540"/>
    <w:rsid w:val="004345EC"/>
    <w:rsid w:val="0043541E"/>
    <w:rsid w:val="00443070"/>
    <w:rsid w:val="00443B1F"/>
    <w:rsid w:val="004509C1"/>
    <w:rsid w:val="00450B2E"/>
    <w:rsid w:val="00460045"/>
    <w:rsid w:val="004634D0"/>
    <w:rsid w:val="004640F5"/>
    <w:rsid w:val="00465B61"/>
    <w:rsid w:val="0047076F"/>
    <w:rsid w:val="00471049"/>
    <w:rsid w:val="00471735"/>
    <w:rsid w:val="00482441"/>
    <w:rsid w:val="004826A9"/>
    <w:rsid w:val="00482AD8"/>
    <w:rsid w:val="004837BD"/>
    <w:rsid w:val="00484657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3099"/>
    <w:rsid w:val="004C790A"/>
    <w:rsid w:val="004C7B37"/>
    <w:rsid w:val="004D3578"/>
    <w:rsid w:val="004D4338"/>
    <w:rsid w:val="004E16A8"/>
    <w:rsid w:val="004E17C7"/>
    <w:rsid w:val="004E213A"/>
    <w:rsid w:val="004E2D77"/>
    <w:rsid w:val="004E7FD6"/>
    <w:rsid w:val="004F0988"/>
    <w:rsid w:val="004F29F1"/>
    <w:rsid w:val="004F3340"/>
    <w:rsid w:val="004F3E3D"/>
    <w:rsid w:val="005017D8"/>
    <w:rsid w:val="00507DA2"/>
    <w:rsid w:val="00511227"/>
    <w:rsid w:val="00531474"/>
    <w:rsid w:val="0053388B"/>
    <w:rsid w:val="005345D1"/>
    <w:rsid w:val="00535773"/>
    <w:rsid w:val="0053790B"/>
    <w:rsid w:val="00537BFA"/>
    <w:rsid w:val="00543E6C"/>
    <w:rsid w:val="00546DF1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6161"/>
    <w:rsid w:val="005861FD"/>
    <w:rsid w:val="005862CD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212AD"/>
    <w:rsid w:val="006246A7"/>
    <w:rsid w:val="0062595A"/>
    <w:rsid w:val="006310C0"/>
    <w:rsid w:val="0063468B"/>
    <w:rsid w:val="0063543D"/>
    <w:rsid w:val="00637267"/>
    <w:rsid w:val="006432CB"/>
    <w:rsid w:val="00645891"/>
    <w:rsid w:val="00646A2F"/>
    <w:rsid w:val="00647114"/>
    <w:rsid w:val="0065271E"/>
    <w:rsid w:val="00653CB4"/>
    <w:rsid w:val="0065577E"/>
    <w:rsid w:val="0066115B"/>
    <w:rsid w:val="00661381"/>
    <w:rsid w:val="00671396"/>
    <w:rsid w:val="0067392E"/>
    <w:rsid w:val="00675958"/>
    <w:rsid w:val="0067679B"/>
    <w:rsid w:val="00677B76"/>
    <w:rsid w:val="006840FD"/>
    <w:rsid w:val="0068441B"/>
    <w:rsid w:val="00692BEF"/>
    <w:rsid w:val="00696CB8"/>
    <w:rsid w:val="006974B3"/>
    <w:rsid w:val="006A323F"/>
    <w:rsid w:val="006A4689"/>
    <w:rsid w:val="006A4A76"/>
    <w:rsid w:val="006B20B7"/>
    <w:rsid w:val="006B30D0"/>
    <w:rsid w:val="006B4F97"/>
    <w:rsid w:val="006B7F8E"/>
    <w:rsid w:val="006C29A3"/>
    <w:rsid w:val="006C3AEB"/>
    <w:rsid w:val="006C3B46"/>
    <w:rsid w:val="006C3D95"/>
    <w:rsid w:val="006C6F9C"/>
    <w:rsid w:val="006C7B00"/>
    <w:rsid w:val="006D0467"/>
    <w:rsid w:val="006D77D7"/>
    <w:rsid w:val="006E1889"/>
    <w:rsid w:val="006E5C86"/>
    <w:rsid w:val="006F1FC9"/>
    <w:rsid w:val="006F7CE5"/>
    <w:rsid w:val="007001E1"/>
    <w:rsid w:val="00713C44"/>
    <w:rsid w:val="0071576F"/>
    <w:rsid w:val="007176E9"/>
    <w:rsid w:val="007207C9"/>
    <w:rsid w:val="00723101"/>
    <w:rsid w:val="007237B7"/>
    <w:rsid w:val="00724089"/>
    <w:rsid w:val="0072437F"/>
    <w:rsid w:val="007266E4"/>
    <w:rsid w:val="00730E94"/>
    <w:rsid w:val="00730ED4"/>
    <w:rsid w:val="00734A5B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DA4"/>
    <w:rsid w:val="00781C03"/>
    <w:rsid w:val="00781F0F"/>
    <w:rsid w:val="00782A98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6973"/>
    <w:rsid w:val="007C7952"/>
    <w:rsid w:val="007D104B"/>
    <w:rsid w:val="007E7746"/>
    <w:rsid w:val="007E7B31"/>
    <w:rsid w:val="007F0F4A"/>
    <w:rsid w:val="007F3A2A"/>
    <w:rsid w:val="007F4D6D"/>
    <w:rsid w:val="007F646D"/>
    <w:rsid w:val="0080095D"/>
    <w:rsid w:val="008028A4"/>
    <w:rsid w:val="0080488F"/>
    <w:rsid w:val="00805D2E"/>
    <w:rsid w:val="00812481"/>
    <w:rsid w:val="00820B25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7177"/>
    <w:rsid w:val="00864223"/>
    <w:rsid w:val="00866762"/>
    <w:rsid w:val="00870180"/>
    <w:rsid w:val="008768CA"/>
    <w:rsid w:val="00883816"/>
    <w:rsid w:val="00896A38"/>
    <w:rsid w:val="008974F7"/>
    <w:rsid w:val="008A093A"/>
    <w:rsid w:val="008A4747"/>
    <w:rsid w:val="008A6E42"/>
    <w:rsid w:val="008A7036"/>
    <w:rsid w:val="008B39B0"/>
    <w:rsid w:val="008C06C2"/>
    <w:rsid w:val="008C2A97"/>
    <w:rsid w:val="008C384C"/>
    <w:rsid w:val="008C45AE"/>
    <w:rsid w:val="008E7986"/>
    <w:rsid w:val="008E7F78"/>
    <w:rsid w:val="008F181E"/>
    <w:rsid w:val="008F2044"/>
    <w:rsid w:val="008F2B3F"/>
    <w:rsid w:val="008F779E"/>
    <w:rsid w:val="0090271F"/>
    <w:rsid w:val="00902E23"/>
    <w:rsid w:val="00903EF6"/>
    <w:rsid w:val="009113D8"/>
    <w:rsid w:val="009114D7"/>
    <w:rsid w:val="0091348E"/>
    <w:rsid w:val="009158EB"/>
    <w:rsid w:val="00917CCB"/>
    <w:rsid w:val="00920AF7"/>
    <w:rsid w:val="00920E09"/>
    <w:rsid w:val="00922D89"/>
    <w:rsid w:val="00924B4F"/>
    <w:rsid w:val="009266A0"/>
    <w:rsid w:val="00927E15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16F6"/>
    <w:rsid w:val="0095603D"/>
    <w:rsid w:val="009572B5"/>
    <w:rsid w:val="00957DE8"/>
    <w:rsid w:val="00957F31"/>
    <w:rsid w:val="009633B2"/>
    <w:rsid w:val="0096388D"/>
    <w:rsid w:val="00964952"/>
    <w:rsid w:val="00965267"/>
    <w:rsid w:val="009714C8"/>
    <w:rsid w:val="009761EF"/>
    <w:rsid w:val="009860B5"/>
    <w:rsid w:val="00991172"/>
    <w:rsid w:val="00992752"/>
    <w:rsid w:val="0099327F"/>
    <w:rsid w:val="00993BA7"/>
    <w:rsid w:val="00994F73"/>
    <w:rsid w:val="009A3B6B"/>
    <w:rsid w:val="009B3C6C"/>
    <w:rsid w:val="009B56FF"/>
    <w:rsid w:val="009C067E"/>
    <w:rsid w:val="009C2C1B"/>
    <w:rsid w:val="009C4134"/>
    <w:rsid w:val="009C5893"/>
    <w:rsid w:val="009D246A"/>
    <w:rsid w:val="009D79A8"/>
    <w:rsid w:val="009E0C85"/>
    <w:rsid w:val="009E7750"/>
    <w:rsid w:val="009E7B67"/>
    <w:rsid w:val="009F1A90"/>
    <w:rsid w:val="009F37B7"/>
    <w:rsid w:val="009F5E43"/>
    <w:rsid w:val="00A00D3C"/>
    <w:rsid w:val="00A10F02"/>
    <w:rsid w:val="00A15BD4"/>
    <w:rsid w:val="00A164B4"/>
    <w:rsid w:val="00A200FA"/>
    <w:rsid w:val="00A2341D"/>
    <w:rsid w:val="00A2361D"/>
    <w:rsid w:val="00A26956"/>
    <w:rsid w:val="00A309A6"/>
    <w:rsid w:val="00A37CB9"/>
    <w:rsid w:val="00A5176B"/>
    <w:rsid w:val="00A53724"/>
    <w:rsid w:val="00A556C1"/>
    <w:rsid w:val="00A55AC0"/>
    <w:rsid w:val="00A60200"/>
    <w:rsid w:val="00A65D22"/>
    <w:rsid w:val="00A65E92"/>
    <w:rsid w:val="00A6670A"/>
    <w:rsid w:val="00A70B96"/>
    <w:rsid w:val="00A73129"/>
    <w:rsid w:val="00A815F8"/>
    <w:rsid w:val="00A82346"/>
    <w:rsid w:val="00A824E6"/>
    <w:rsid w:val="00A84761"/>
    <w:rsid w:val="00A90AB9"/>
    <w:rsid w:val="00A91526"/>
    <w:rsid w:val="00A92BA1"/>
    <w:rsid w:val="00AA14FB"/>
    <w:rsid w:val="00AA1E5C"/>
    <w:rsid w:val="00AB0E32"/>
    <w:rsid w:val="00AB2D85"/>
    <w:rsid w:val="00AB6DF1"/>
    <w:rsid w:val="00AC36DE"/>
    <w:rsid w:val="00AC6BC6"/>
    <w:rsid w:val="00AD4C15"/>
    <w:rsid w:val="00AD4E3B"/>
    <w:rsid w:val="00AE2CB0"/>
    <w:rsid w:val="00AE3797"/>
    <w:rsid w:val="00AF4E68"/>
    <w:rsid w:val="00AF7479"/>
    <w:rsid w:val="00B024AE"/>
    <w:rsid w:val="00B02C90"/>
    <w:rsid w:val="00B036C2"/>
    <w:rsid w:val="00B03D19"/>
    <w:rsid w:val="00B04944"/>
    <w:rsid w:val="00B055D4"/>
    <w:rsid w:val="00B1467A"/>
    <w:rsid w:val="00B15449"/>
    <w:rsid w:val="00B15899"/>
    <w:rsid w:val="00B22E5B"/>
    <w:rsid w:val="00B232B9"/>
    <w:rsid w:val="00B2388D"/>
    <w:rsid w:val="00B23FC5"/>
    <w:rsid w:val="00B24DD2"/>
    <w:rsid w:val="00B312F2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0308"/>
    <w:rsid w:val="00B612A5"/>
    <w:rsid w:val="00B6199C"/>
    <w:rsid w:val="00B64332"/>
    <w:rsid w:val="00B648E3"/>
    <w:rsid w:val="00B6667D"/>
    <w:rsid w:val="00B6701A"/>
    <w:rsid w:val="00B736B0"/>
    <w:rsid w:val="00B74C05"/>
    <w:rsid w:val="00B9159B"/>
    <w:rsid w:val="00B92E6B"/>
    <w:rsid w:val="00B93086"/>
    <w:rsid w:val="00B94827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B90"/>
    <w:rsid w:val="00BF128E"/>
    <w:rsid w:val="00BF16AD"/>
    <w:rsid w:val="00C05098"/>
    <w:rsid w:val="00C06F44"/>
    <w:rsid w:val="00C07DD1"/>
    <w:rsid w:val="00C1496A"/>
    <w:rsid w:val="00C15F1C"/>
    <w:rsid w:val="00C33079"/>
    <w:rsid w:val="00C33286"/>
    <w:rsid w:val="00C35564"/>
    <w:rsid w:val="00C41118"/>
    <w:rsid w:val="00C45231"/>
    <w:rsid w:val="00C4537F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57B6"/>
    <w:rsid w:val="00C927A1"/>
    <w:rsid w:val="00C93F40"/>
    <w:rsid w:val="00C9406B"/>
    <w:rsid w:val="00CA3D0C"/>
    <w:rsid w:val="00CB3AB8"/>
    <w:rsid w:val="00CC3EE9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10D66"/>
    <w:rsid w:val="00D131EC"/>
    <w:rsid w:val="00D15BBA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65F45"/>
    <w:rsid w:val="00D675A9"/>
    <w:rsid w:val="00D67C22"/>
    <w:rsid w:val="00D738D6"/>
    <w:rsid w:val="00D755EB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26E9"/>
    <w:rsid w:val="00D93120"/>
    <w:rsid w:val="00D947CD"/>
    <w:rsid w:val="00DA7A03"/>
    <w:rsid w:val="00DB12EC"/>
    <w:rsid w:val="00DB1818"/>
    <w:rsid w:val="00DB5E39"/>
    <w:rsid w:val="00DC309B"/>
    <w:rsid w:val="00DC4DA2"/>
    <w:rsid w:val="00DC5B2C"/>
    <w:rsid w:val="00DC5C2C"/>
    <w:rsid w:val="00DD013D"/>
    <w:rsid w:val="00DD4C17"/>
    <w:rsid w:val="00DD5B05"/>
    <w:rsid w:val="00DD5D25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6ECF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507ED"/>
    <w:rsid w:val="00E51F83"/>
    <w:rsid w:val="00E52814"/>
    <w:rsid w:val="00E53182"/>
    <w:rsid w:val="00E542BC"/>
    <w:rsid w:val="00E54DA8"/>
    <w:rsid w:val="00E5541B"/>
    <w:rsid w:val="00E56CFE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1C9A"/>
    <w:rsid w:val="00E92F48"/>
    <w:rsid w:val="00E93A18"/>
    <w:rsid w:val="00EA6749"/>
    <w:rsid w:val="00EB0A95"/>
    <w:rsid w:val="00EB22F4"/>
    <w:rsid w:val="00EB4767"/>
    <w:rsid w:val="00EC3517"/>
    <w:rsid w:val="00EC4A25"/>
    <w:rsid w:val="00EC6B55"/>
    <w:rsid w:val="00EC7900"/>
    <w:rsid w:val="00ED0967"/>
    <w:rsid w:val="00ED34BC"/>
    <w:rsid w:val="00ED3EF5"/>
    <w:rsid w:val="00ED7F91"/>
    <w:rsid w:val="00EE2343"/>
    <w:rsid w:val="00EE5AA7"/>
    <w:rsid w:val="00EF7F60"/>
    <w:rsid w:val="00F015A4"/>
    <w:rsid w:val="00F025A2"/>
    <w:rsid w:val="00F04712"/>
    <w:rsid w:val="00F061DC"/>
    <w:rsid w:val="00F0660D"/>
    <w:rsid w:val="00F06786"/>
    <w:rsid w:val="00F139D9"/>
    <w:rsid w:val="00F16143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614AC"/>
    <w:rsid w:val="00F62AEB"/>
    <w:rsid w:val="00F653B8"/>
    <w:rsid w:val="00F655F3"/>
    <w:rsid w:val="00F70647"/>
    <w:rsid w:val="00F7204E"/>
    <w:rsid w:val="00F73852"/>
    <w:rsid w:val="00F86483"/>
    <w:rsid w:val="00F8688A"/>
    <w:rsid w:val="00F9377C"/>
    <w:rsid w:val="00F95EDB"/>
    <w:rsid w:val="00F96804"/>
    <w:rsid w:val="00F97D2F"/>
    <w:rsid w:val="00FA0DFF"/>
    <w:rsid w:val="00FA1266"/>
    <w:rsid w:val="00FA2A42"/>
    <w:rsid w:val="00FA7625"/>
    <w:rsid w:val="00FA77A1"/>
    <w:rsid w:val="00FB03C5"/>
    <w:rsid w:val="00FC0A0F"/>
    <w:rsid w:val="00FC1192"/>
    <w:rsid w:val="00FD4813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2127</TotalTime>
  <Pages>3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422</cp:revision>
  <cp:lastPrinted>2019-02-25T14:05:00Z</cp:lastPrinted>
  <dcterms:created xsi:type="dcterms:W3CDTF">2020-02-11T14:49:00Z</dcterms:created>
  <dcterms:modified xsi:type="dcterms:W3CDTF">2021-01-15T12:56:00Z</dcterms:modified>
  <cp:category/>
</cp:coreProperties>
</file>